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BD2568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 wp14:anchorId="455C6B18" wp14:editId="05854AD1">
                  <wp:extent cx="1458000" cy="6732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_logo_de_1c_schwarz-aif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00" cy="6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E72CD">
              <w:rPr>
                <w:noProof/>
                <w:szCs w:val="18"/>
              </w:rPr>
              <w:pict>
                <v:group id="_x0000_s1056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7" type="#_x0000_t75" style="position:absolute;top:142;width:11807;height:16696;mso-position-vertical-relative:page">
                    <v:imagedata r:id="rId7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8" type="#_x0000_t202" style="position:absolute;left:992;top:15791;width:9900;height:510" filled="f" stroked="f">
                    <v:textbox style="mso-next-textbox:#_x0000_s1058">
                      <w:txbxContent>
                        <w:p w:rsidR="008A160D" w:rsidRPr="00DD4CBA" w:rsidRDefault="00BE72C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</w:t>
                          </w:r>
                          <w:r w:rsidRPr="007D7347">
                            <w:rPr>
                              <w:sz w:val="14"/>
                              <w:szCs w:val="12"/>
                            </w:rPr>
                            <w:t>Die Forschungsuniversit</w:t>
                          </w:r>
                          <w:r>
                            <w:rPr>
                              <w:sz w:val="14"/>
                              <w:szCs w:val="12"/>
                            </w:rPr>
                            <w:t>ät in der Helmholtz-Gemeinschaft</w:t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>
                            <w:rPr>
                              <w:sz w:val="14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          </w:t>
                          </w:r>
                          <w:r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  <w:bookmarkStart w:id="0" w:name="_GoBack"/>
                          <w:bookmarkEnd w:id="0"/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107F3F" w:rsidP="00F81C97">
            <w:pPr>
              <w:pStyle w:val="KIT-Absatz8ptFettZeilenabstandGenau1075pt"/>
              <w:spacing w:before="360"/>
            </w:pPr>
            <w:bookmarkStart w:id="1" w:name="OE"/>
            <w:bookmarkEnd w:id="1"/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835200" cy="525600"/>
                  <wp:effectExtent l="0" t="0" r="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FB_pos_bw_rgb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5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Pr="006124B9" w:rsidRDefault="006124B9" w:rsidP="006124B9">
            <w:pPr>
              <w:pStyle w:val="KIT-Absatz8ptFettZeilenabstandGenau1075pt"/>
            </w:pPr>
            <w:r w:rsidRPr="006124B9">
              <w:t xml:space="preserve">Institut für Angewandte Informatik  </w:t>
            </w:r>
            <w:bookmarkStart w:id="2" w:name="Leiter"/>
            <w:bookmarkEnd w:id="2"/>
            <w:r>
              <w:t>und Formale Beschreibungsverfahren</w:t>
            </w:r>
          </w:p>
        </w:tc>
      </w:tr>
      <w:tr w:rsidR="004F7F4F" w:rsidTr="00BE28FD">
        <w:trPr>
          <w:trHeight w:hRule="exact" w:val="516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3" w:name="besucherStr"/>
            <w:bookmarkEnd w:id="3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AD5DEA" w:rsidP="00AD5DEA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4" w:name="LieferAdr"/>
            <w:bookmarkEnd w:id="4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1B549C">
              <w:rPr>
                <w:sz w:val="12"/>
                <w:szCs w:val="10"/>
              </w:rPr>
              <w:t>Institut AIFB – Geb. 11.4</w:t>
            </w:r>
            <w:r w:rsidR="00603415">
              <w:rPr>
                <w:sz w:val="12"/>
                <w:szCs w:val="10"/>
              </w:rPr>
              <w:t xml:space="preserve">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5" w:name="bearbeiter"/>
            <w:bookmarkEnd w:id="5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6" w:name="Adresse"/>
            <w:bookmarkEnd w:id="6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7" w:name="telefon"/>
            <w:bookmarkEnd w:id="7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fax"/>
            <w:bookmarkEnd w:id="8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email"/>
            <w:bookmarkEnd w:id="9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web"/>
            <w:bookmarkEnd w:id="10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1" w:name="UZeichen"/>
            <w:bookmarkStart w:id="12" w:name="Dat"/>
            <w:bookmarkEnd w:id="11"/>
            <w:bookmarkEnd w:id="12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proofErr w:type="spellStart"/>
            <w:r w:rsidR="00603415">
              <w:rPr>
                <w:szCs w:val="14"/>
              </w:rPr>
              <w:t>xx.xx.xxxx</w:t>
            </w:r>
            <w:proofErr w:type="spellEnd"/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3" w:name="zertlogo"/>
            <w:bookmarkEnd w:id="13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4" w:name="zerttext"/>
            <w:bookmarkEnd w:id="14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5" w:name="Text"/>
      <w:bookmarkStart w:id="16" w:name="rahmen"/>
      <w:bookmarkEnd w:id="15"/>
      <w:bookmarkEnd w:id="16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7" w:name="mfg"/>
      <w:bookmarkEnd w:id="17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9"/>
      <w:footerReference w:type="first" r:id="rId10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D07" w:rsidRDefault="001B3D07">
      <w:r>
        <w:separator/>
      </w:r>
    </w:p>
  </w:endnote>
  <w:endnote w:type="continuationSeparator" w:id="0">
    <w:p w:rsidR="001B3D07" w:rsidRDefault="001B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1B549C" w:rsidP="00603415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1B549C" w:rsidP="00EA14B6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D07" w:rsidRDefault="001B3D07">
      <w:r>
        <w:separator/>
      </w:r>
    </w:p>
  </w:footnote>
  <w:footnote w:type="continuationSeparator" w:id="0">
    <w:p w:rsidR="001B3D07" w:rsidRDefault="001B3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E04"/>
    <w:rsid w:val="00002870"/>
    <w:rsid w:val="000030BB"/>
    <w:rsid w:val="00011875"/>
    <w:rsid w:val="00011C56"/>
    <w:rsid w:val="00013C78"/>
    <w:rsid w:val="00014F6E"/>
    <w:rsid w:val="00017A10"/>
    <w:rsid w:val="00027285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07F3F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7EF9"/>
    <w:rsid w:val="001A49B4"/>
    <w:rsid w:val="001A7677"/>
    <w:rsid w:val="001B2F55"/>
    <w:rsid w:val="001B3D07"/>
    <w:rsid w:val="001B549C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1880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39AC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24B9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1430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919CD"/>
    <w:rsid w:val="009A6BEF"/>
    <w:rsid w:val="009B317A"/>
    <w:rsid w:val="009D5009"/>
    <w:rsid w:val="009E2416"/>
    <w:rsid w:val="009F2489"/>
    <w:rsid w:val="009F37A3"/>
    <w:rsid w:val="009F4C4D"/>
    <w:rsid w:val="009F5988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1203"/>
    <w:rsid w:val="00A92DC1"/>
    <w:rsid w:val="00AA4214"/>
    <w:rsid w:val="00AB10DD"/>
    <w:rsid w:val="00AC0E4E"/>
    <w:rsid w:val="00AC15F0"/>
    <w:rsid w:val="00AC1763"/>
    <w:rsid w:val="00AC3402"/>
    <w:rsid w:val="00AC726B"/>
    <w:rsid w:val="00AD5DEA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2568"/>
    <w:rsid w:val="00BD646E"/>
    <w:rsid w:val="00BE28FD"/>
    <w:rsid w:val="00BE599A"/>
    <w:rsid w:val="00BE616A"/>
    <w:rsid w:val="00BE72CD"/>
    <w:rsid w:val="00BF0205"/>
    <w:rsid w:val="00BF3146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CEAA02EB-6B7B-410F-BE01-22E88A24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raster">
    <w:name w:val="Table Grid"/>
    <w:basedOn w:val="NormaleTabelle"/>
    <w:rsid w:val="00615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</Template>
  <TotalTime>0</TotalTime>
  <Pages>1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Sommer, Daniel (AIFB)</cp:lastModifiedBy>
  <cp:revision>7</cp:revision>
  <cp:lastPrinted>2013-09-01T15:18:00Z</cp:lastPrinted>
  <dcterms:created xsi:type="dcterms:W3CDTF">2013-09-01T15:18:00Z</dcterms:created>
  <dcterms:modified xsi:type="dcterms:W3CDTF">2015-11-26T07:32:00Z</dcterms:modified>
</cp:coreProperties>
</file>